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9356"/>
      </w:tblGrid>
      <w:tr w:rsidR="00266F24" w:rsidRPr="00266F24" w14:paraId="0B8AE250" w14:textId="77777777" w:rsidTr="00266F24">
        <w:trPr>
          <w:trHeight w:val="1990"/>
        </w:trPr>
        <w:tc>
          <w:tcPr>
            <w:tcW w:w="9356" w:type="dxa"/>
            <w:tcBorders>
              <w:top w:val="nil"/>
              <w:bottom w:val="nil"/>
            </w:tcBorders>
          </w:tcPr>
          <w:p w14:paraId="1E56D971" w14:textId="5B4251EA" w:rsidR="00266F24" w:rsidRPr="00266F24" w:rsidRDefault="00266F24" w:rsidP="0068041A">
            <w:pPr>
              <w:jc w:val="center"/>
              <w:rPr>
                <w:b/>
                <w:bCs/>
              </w:rPr>
            </w:pPr>
            <w:r w:rsidRPr="00266F24">
              <w:rPr>
                <w:b/>
                <w:bCs/>
                <w:noProof/>
              </w:rPr>
              <w:drawing>
                <wp:inline distT="0" distB="0" distL="0" distR="0" wp14:anchorId="7EA1C02F" wp14:editId="071C1445">
                  <wp:extent cx="502920" cy="84582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845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4E07C07" w14:textId="77777777" w:rsidR="00266F24" w:rsidRPr="00266F24" w:rsidRDefault="00266F24" w:rsidP="0068041A">
            <w:pPr>
              <w:jc w:val="center"/>
              <w:rPr>
                <w:b/>
                <w:bCs/>
                <w:noProof/>
              </w:rPr>
            </w:pPr>
          </w:p>
          <w:p w14:paraId="3302BFF5" w14:textId="72E28712" w:rsidR="00266F24" w:rsidRPr="00266F24" w:rsidRDefault="00266F24" w:rsidP="0068041A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266F24">
              <w:rPr>
                <w:b/>
                <w:bCs/>
                <w:sz w:val="28"/>
                <w:szCs w:val="28"/>
              </w:rPr>
              <w:t>КОНТРОЛЬНО-СЧЕТНАЯ ПАЛАТА ЛИПЕЦКОЙ ОБЛАСТИ</w:t>
            </w:r>
          </w:p>
        </w:tc>
      </w:tr>
    </w:tbl>
    <w:p w14:paraId="55BFAF0D" w14:textId="4BC16E3B" w:rsidR="00266F24" w:rsidRPr="00266F24" w:rsidRDefault="00266F24" w:rsidP="0068041A">
      <w:pPr>
        <w:jc w:val="center"/>
        <w:rPr>
          <w:b/>
          <w:bCs/>
          <w:sz w:val="28"/>
          <w:szCs w:val="28"/>
        </w:rPr>
      </w:pPr>
      <w:r w:rsidRPr="00266F24">
        <w:rPr>
          <w:b/>
          <w:bCs/>
          <w:sz w:val="28"/>
          <w:szCs w:val="28"/>
        </w:rPr>
        <w:t>АКТ</w:t>
      </w:r>
      <w:r w:rsidR="00063AF1">
        <w:rPr>
          <w:b/>
          <w:bCs/>
          <w:sz w:val="28"/>
          <w:szCs w:val="28"/>
        </w:rPr>
        <w:t xml:space="preserve"> </w:t>
      </w:r>
    </w:p>
    <w:p w14:paraId="141F3C8E" w14:textId="2E37B2EF" w:rsidR="002723E5" w:rsidRDefault="00035E13" w:rsidP="002723E5">
      <w:pPr>
        <w:pStyle w:val="1"/>
        <w:spacing w:before="120"/>
        <w:rPr>
          <w:b/>
        </w:rPr>
      </w:pPr>
      <w:r>
        <w:rPr>
          <w:b/>
        </w:rPr>
        <w:t>по факт</w:t>
      </w:r>
      <w:r w:rsidR="002723E5">
        <w:rPr>
          <w:b/>
        </w:rPr>
        <w:t xml:space="preserve">ам создания препятствий </w:t>
      </w:r>
    </w:p>
    <w:p w14:paraId="0D62D84C" w14:textId="0C570ED6" w:rsidR="00035E13" w:rsidRDefault="002723E5" w:rsidP="002723E5">
      <w:pPr>
        <w:pStyle w:val="1"/>
        <w:rPr>
          <w:b/>
        </w:rPr>
      </w:pPr>
      <w:r>
        <w:rPr>
          <w:b/>
        </w:rPr>
        <w:t xml:space="preserve">для проведения </w:t>
      </w:r>
      <w:r w:rsidR="00025308">
        <w:rPr>
          <w:b/>
        </w:rPr>
        <w:t>контрольного</w:t>
      </w:r>
      <w:r>
        <w:rPr>
          <w:b/>
        </w:rPr>
        <w:t xml:space="preserve"> мероприятия</w:t>
      </w:r>
    </w:p>
    <w:p w14:paraId="2410A4BE" w14:textId="77777777" w:rsidR="002723E5" w:rsidRPr="002723E5" w:rsidRDefault="002723E5" w:rsidP="002723E5"/>
    <w:p w14:paraId="2D8CCB4A" w14:textId="4D996582" w:rsidR="00035E13" w:rsidRPr="00134762" w:rsidRDefault="00782F20" w:rsidP="00D52216">
      <w:pPr>
        <w:pStyle w:val="a8"/>
        <w:tabs>
          <w:tab w:val="left" w:pos="6006"/>
        </w:tabs>
        <w:spacing w:after="240"/>
        <w:rPr>
          <w:szCs w:val="28"/>
        </w:rPr>
      </w:pPr>
      <w:r w:rsidRPr="00134762">
        <w:rPr>
          <w:szCs w:val="28"/>
        </w:rPr>
        <w:t>г.</w:t>
      </w:r>
      <w:r w:rsidR="005D2D4B" w:rsidRPr="00134762">
        <w:rPr>
          <w:szCs w:val="28"/>
        </w:rPr>
        <w:t xml:space="preserve"> ___________ </w:t>
      </w:r>
      <w:r w:rsidR="00266F24">
        <w:rPr>
          <w:szCs w:val="28"/>
        </w:rPr>
        <w:t xml:space="preserve">                                                       </w:t>
      </w:r>
      <w:r w:rsidR="00D52216" w:rsidRPr="00134762">
        <w:rPr>
          <w:szCs w:val="28"/>
        </w:rPr>
        <w:t xml:space="preserve">         </w:t>
      </w:r>
      <w:r w:rsidR="005D2D4B" w:rsidRPr="00134762">
        <w:rPr>
          <w:szCs w:val="28"/>
        </w:rPr>
        <w:t>__</w:t>
      </w:r>
      <w:proofErr w:type="gramStart"/>
      <w:r w:rsidR="005D2D4B" w:rsidRPr="00134762">
        <w:rPr>
          <w:szCs w:val="28"/>
        </w:rPr>
        <w:t xml:space="preserve">_ </w:t>
      </w:r>
      <w:r w:rsidR="00460CBB" w:rsidRPr="00134762">
        <w:rPr>
          <w:szCs w:val="28"/>
        </w:rPr>
        <w:t xml:space="preserve"> _</w:t>
      </w:r>
      <w:proofErr w:type="gramEnd"/>
      <w:r w:rsidR="00460CBB" w:rsidRPr="00134762">
        <w:rPr>
          <w:szCs w:val="28"/>
        </w:rPr>
        <w:t>________ 20</w:t>
      </w:r>
      <w:r w:rsidR="00035E13" w:rsidRPr="00134762">
        <w:rPr>
          <w:szCs w:val="28"/>
        </w:rPr>
        <w:t>__года</w:t>
      </w:r>
    </w:p>
    <w:p w14:paraId="0D5FAD8D" w14:textId="75C4686E" w:rsidR="00B93CDC" w:rsidRDefault="00B93CDC" w:rsidP="00B93CDC">
      <w:pPr>
        <w:pStyle w:val="a8"/>
        <w:spacing w:before="120"/>
        <w:ind w:firstLine="703"/>
      </w:pPr>
      <w:r>
        <w:rPr>
          <w:szCs w:val="28"/>
        </w:rPr>
        <w:t xml:space="preserve">В соответствии с </w:t>
      </w:r>
      <w:r w:rsidR="00782F20">
        <w:rPr>
          <w:szCs w:val="28"/>
        </w:rPr>
        <w:t xml:space="preserve">пунктом ____ </w:t>
      </w:r>
      <w:r w:rsidR="003C1ABD">
        <w:rPr>
          <w:szCs w:val="28"/>
        </w:rPr>
        <w:t xml:space="preserve">раздела ___ </w:t>
      </w:r>
      <w:r w:rsidR="000B2417">
        <w:rPr>
          <w:szCs w:val="28"/>
        </w:rPr>
        <w:t xml:space="preserve">плана </w:t>
      </w:r>
      <w:r w:rsidR="00266F24">
        <w:rPr>
          <w:szCs w:val="28"/>
        </w:rPr>
        <w:t>работы</w:t>
      </w:r>
      <w:r w:rsidR="00782F20">
        <w:rPr>
          <w:szCs w:val="28"/>
        </w:rPr>
        <w:t xml:space="preserve"> </w:t>
      </w:r>
      <w:r w:rsidR="00266F24">
        <w:rPr>
          <w:szCs w:val="28"/>
        </w:rPr>
        <w:t>Контрольно-счетной палатой Липецкой</w:t>
      </w:r>
      <w:r w:rsidR="00266F24">
        <w:t xml:space="preserve"> области</w:t>
      </w:r>
      <w:r w:rsidR="00266F24">
        <w:rPr>
          <w:szCs w:val="28"/>
        </w:rPr>
        <w:t xml:space="preserve"> </w:t>
      </w:r>
      <w:r w:rsidR="00782F20">
        <w:rPr>
          <w:szCs w:val="28"/>
        </w:rPr>
        <w:t>на 20_</w:t>
      </w:r>
      <w:r>
        <w:rPr>
          <w:szCs w:val="28"/>
        </w:rPr>
        <w:t xml:space="preserve">_ год </w:t>
      </w:r>
      <w:r>
        <w:t xml:space="preserve">проводится </w:t>
      </w:r>
      <w:r w:rsidR="00025308">
        <w:t>контрольное</w:t>
      </w:r>
      <w:r w:rsidR="009A1330" w:rsidRPr="00025308">
        <w:rPr>
          <w:i/>
        </w:rPr>
        <w:t xml:space="preserve"> </w:t>
      </w:r>
      <w:r w:rsidR="009A1330">
        <w:t>мероприятие</w:t>
      </w:r>
      <w:r w:rsidR="008275AA">
        <w:t xml:space="preserve"> </w:t>
      </w:r>
      <w:r w:rsidR="009A1330">
        <w:t>«</w:t>
      </w:r>
      <w:r w:rsidR="00FF516E">
        <w:t>______</w:t>
      </w:r>
      <w:r w:rsidR="008275AA">
        <w:t>_</w:t>
      </w:r>
      <w:r>
        <w:t>___</w:t>
      </w:r>
      <w:r w:rsidR="000B2417">
        <w:t>__________</w:t>
      </w:r>
      <w:r w:rsidR="009A1330">
        <w:t>»</w:t>
      </w:r>
    </w:p>
    <w:p w14:paraId="2A91C1A2" w14:textId="7FD0A3C0" w:rsidR="00B93CDC" w:rsidRDefault="000B2417" w:rsidP="00FF516E">
      <w:pPr>
        <w:tabs>
          <w:tab w:val="left" w:pos="2730"/>
        </w:tabs>
      </w:pPr>
      <w:r>
        <w:t xml:space="preserve">     </w:t>
      </w:r>
      <w:r w:rsidR="00D52216">
        <w:t xml:space="preserve">                                                                     </w:t>
      </w:r>
      <w:r w:rsidR="008275AA">
        <w:t xml:space="preserve">  </w:t>
      </w:r>
      <w:r w:rsidR="00B93CDC">
        <w:t>/</w:t>
      </w:r>
      <w:r w:rsidR="00782F20">
        <w:t xml:space="preserve">наименование </w:t>
      </w:r>
      <w:r w:rsidR="00B93CDC" w:rsidRPr="00F945C4">
        <w:t>мероприятия</w:t>
      </w:r>
      <w:r w:rsidR="00B93CDC">
        <w:t>/</w:t>
      </w:r>
    </w:p>
    <w:p w14:paraId="34BE1B4D" w14:textId="03D51347" w:rsidR="00BE344C" w:rsidRDefault="00BE344C" w:rsidP="00BE344C">
      <w:pPr>
        <w:pStyle w:val="a8"/>
        <w:rPr>
          <w:szCs w:val="28"/>
        </w:rPr>
      </w:pPr>
      <w:r>
        <w:rPr>
          <w:szCs w:val="28"/>
        </w:rPr>
        <w:t>в __________________________________________________________</w:t>
      </w:r>
      <w:r w:rsidR="00976375">
        <w:rPr>
          <w:szCs w:val="28"/>
        </w:rPr>
        <w:t>_</w:t>
      </w:r>
      <w:r w:rsidR="00782F20">
        <w:rPr>
          <w:szCs w:val="28"/>
        </w:rPr>
        <w:t>_____</w:t>
      </w:r>
      <w:r w:rsidR="00976375">
        <w:rPr>
          <w:szCs w:val="28"/>
        </w:rPr>
        <w:t>.</w:t>
      </w:r>
      <w:r>
        <w:rPr>
          <w:szCs w:val="28"/>
        </w:rPr>
        <w:t xml:space="preserve"> </w:t>
      </w:r>
    </w:p>
    <w:p w14:paraId="7C2A1C54" w14:textId="77777777" w:rsidR="00BE344C" w:rsidRPr="00F945C4" w:rsidRDefault="00BE344C" w:rsidP="00782F20">
      <w:pPr>
        <w:tabs>
          <w:tab w:val="left" w:pos="2418"/>
        </w:tabs>
        <w:ind w:firstLine="709"/>
        <w:jc w:val="center"/>
      </w:pPr>
      <w:r>
        <w:t>/</w:t>
      </w:r>
      <w:r w:rsidRPr="00F945C4">
        <w:t xml:space="preserve">наименование </w:t>
      </w:r>
      <w:r w:rsidR="00D91A16">
        <w:t>объекта контроля</w:t>
      </w:r>
      <w:r>
        <w:t>/</w:t>
      </w:r>
    </w:p>
    <w:p w14:paraId="768DCE07" w14:textId="62218F48" w:rsidR="00035E13" w:rsidRDefault="002723E5" w:rsidP="00C35AE3">
      <w:pPr>
        <w:pStyle w:val="a8"/>
        <w:ind w:firstLine="709"/>
      </w:pPr>
      <w:r>
        <w:rPr>
          <w:szCs w:val="28"/>
        </w:rPr>
        <w:t>Долж</w:t>
      </w:r>
      <w:r w:rsidR="00976375">
        <w:rPr>
          <w:szCs w:val="28"/>
        </w:rPr>
        <w:t>ностными лицами</w:t>
      </w:r>
      <w:r w:rsidR="00266F24">
        <w:rPr>
          <w:szCs w:val="28"/>
        </w:rPr>
        <w:t xml:space="preserve"> </w:t>
      </w:r>
      <w:r w:rsidR="00976375">
        <w:rPr>
          <w:szCs w:val="28"/>
        </w:rPr>
        <w:t>_______</w:t>
      </w:r>
      <w:r w:rsidR="00035E13">
        <w:t>_____</w:t>
      </w:r>
      <w:r w:rsidR="00940278">
        <w:t>____</w:t>
      </w:r>
      <w:r w:rsidR="00FF516E">
        <w:t>_______</w:t>
      </w:r>
      <w:r w:rsidR="00940278">
        <w:t>_______</w:t>
      </w:r>
      <w:r w:rsidR="00035E13">
        <w:t>___</w:t>
      </w:r>
      <w:r w:rsidR="00782F20">
        <w:t>_______</w:t>
      </w:r>
    </w:p>
    <w:p w14:paraId="3925EB23" w14:textId="18A10D95" w:rsidR="00035E13" w:rsidRPr="00B122FC" w:rsidRDefault="009A1330" w:rsidP="009A1330">
      <w:pPr>
        <w:tabs>
          <w:tab w:val="left" w:pos="3900"/>
        </w:tabs>
        <w:jc w:val="center"/>
      </w:pPr>
      <w:r>
        <w:t xml:space="preserve">                                                </w:t>
      </w:r>
      <w:r w:rsidR="00035E13">
        <w:t>/</w:t>
      </w:r>
      <w:r w:rsidR="00035E13" w:rsidRPr="00B122FC">
        <w:t xml:space="preserve">наименование </w:t>
      </w:r>
      <w:r w:rsidR="00976375">
        <w:t xml:space="preserve">объекта мероприятия, должность, инициалы </w:t>
      </w:r>
      <w:proofErr w:type="gramStart"/>
      <w:r w:rsidR="00976375">
        <w:t xml:space="preserve">и </w:t>
      </w:r>
      <w:r w:rsidR="008275AA">
        <w:t xml:space="preserve"> </w:t>
      </w:r>
      <w:r w:rsidR="00976375">
        <w:t>фамилии</w:t>
      </w:r>
      <w:proofErr w:type="gramEnd"/>
      <w:r w:rsidR="00976375">
        <w:t xml:space="preserve"> лиц/</w:t>
      </w:r>
    </w:p>
    <w:p w14:paraId="7EBA7CA5" w14:textId="3C376D9D" w:rsidR="00035E13" w:rsidRDefault="00976375" w:rsidP="00181EDB">
      <w:pPr>
        <w:jc w:val="both"/>
        <w:rPr>
          <w:sz w:val="28"/>
        </w:rPr>
      </w:pPr>
      <w:r>
        <w:rPr>
          <w:sz w:val="28"/>
        </w:rPr>
        <w:t xml:space="preserve">созданы препятствия </w:t>
      </w:r>
      <w:r w:rsidR="00782F20">
        <w:rPr>
          <w:sz w:val="28"/>
        </w:rPr>
        <w:t>должностным лицам</w:t>
      </w:r>
      <w:r>
        <w:rPr>
          <w:sz w:val="28"/>
        </w:rPr>
        <w:t xml:space="preserve"> Контрольно-счетной палаты </w:t>
      </w:r>
      <w:r w:rsidR="00266F24">
        <w:rPr>
          <w:sz w:val="28"/>
        </w:rPr>
        <w:t>Липецкой</w:t>
      </w:r>
      <w:r>
        <w:rPr>
          <w:sz w:val="28"/>
        </w:rPr>
        <w:t xml:space="preserve"> области</w:t>
      </w:r>
      <w:r w:rsidR="008275AA">
        <w:rPr>
          <w:sz w:val="28"/>
        </w:rPr>
        <w:t>___________</w:t>
      </w:r>
      <w:r w:rsidR="00035E13">
        <w:rPr>
          <w:sz w:val="28"/>
        </w:rPr>
        <w:t>___________________________</w:t>
      </w:r>
      <w:r w:rsidR="00782F20">
        <w:rPr>
          <w:sz w:val="28"/>
        </w:rPr>
        <w:t>_</w:t>
      </w:r>
      <w:r w:rsidR="00FF516E">
        <w:rPr>
          <w:sz w:val="28"/>
        </w:rPr>
        <w:t>____</w:t>
      </w:r>
      <w:r w:rsidR="00782F20">
        <w:rPr>
          <w:sz w:val="28"/>
        </w:rPr>
        <w:t>______</w:t>
      </w:r>
    </w:p>
    <w:p w14:paraId="534CCB76" w14:textId="773F0881" w:rsidR="00035E13" w:rsidRPr="00B122FC" w:rsidRDefault="008275AA" w:rsidP="00181EDB">
      <w:pPr>
        <w:jc w:val="center"/>
      </w:pPr>
      <w:r>
        <w:t xml:space="preserve">                                                    </w:t>
      </w:r>
      <w:r w:rsidR="00035E13">
        <w:t>/</w:t>
      </w:r>
      <w:r w:rsidR="00035E13" w:rsidRPr="00B122FC">
        <w:t xml:space="preserve">должность, фамилия и инициалы </w:t>
      </w:r>
      <w:r w:rsidR="00940278">
        <w:t>сотрудников Контрольно-счетной палаты</w:t>
      </w:r>
      <w:r w:rsidR="00035E13">
        <w:t>/</w:t>
      </w:r>
    </w:p>
    <w:p w14:paraId="44266215" w14:textId="59F25B6D" w:rsidR="00257295" w:rsidRDefault="00976375" w:rsidP="00181EDB">
      <w:pPr>
        <w:pStyle w:val="a4"/>
        <w:ind w:firstLine="0"/>
        <w:rPr>
          <w:sz w:val="28"/>
        </w:rPr>
      </w:pPr>
      <w:r>
        <w:rPr>
          <w:sz w:val="28"/>
        </w:rPr>
        <w:t>в проведении указанного мероприятия, выразившиеся в</w:t>
      </w:r>
      <w:r w:rsidR="009A1330">
        <w:rPr>
          <w:sz w:val="28"/>
        </w:rPr>
        <w:t xml:space="preserve"> </w:t>
      </w:r>
      <w:r>
        <w:rPr>
          <w:sz w:val="28"/>
        </w:rPr>
        <w:t>___________________</w:t>
      </w:r>
    </w:p>
    <w:p w14:paraId="0F8D8EE8" w14:textId="77777777" w:rsidR="00035E13" w:rsidRPr="00940278" w:rsidRDefault="00257295" w:rsidP="00C35AE3">
      <w:pPr>
        <w:pStyle w:val="a4"/>
        <w:ind w:firstLine="0"/>
        <w:rPr>
          <w:sz w:val="20"/>
        </w:rPr>
      </w:pPr>
      <w:r w:rsidRPr="00940278">
        <w:rPr>
          <w:sz w:val="20"/>
        </w:rPr>
        <w:t>/</w:t>
      </w:r>
      <w:r w:rsidR="00976375">
        <w:rPr>
          <w:sz w:val="20"/>
        </w:rPr>
        <w:t xml:space="preserve">указываются конкретные факты создания препятствий – отказ в допуске на объект, </w:t>
      </w:r>
      <w:r w:rsidR="00782F20">
        <w:rPr>
          <w:sz w:val="20"/>
        </w:rPr>
        <w:t>непредставление</w:t>
      </w:r>
      <w:r w:rsidR="00976375">
        <w:rPr>
          <w:sz w:val="20"/>
        </w:rPr>
        <w:t xml:space="preserve"> </w:t>
      </w:r>
      <w:r w:rsidR="00782F20">
        <w:rPr>
          <w:sz w:val="20"/>
        </w:rPr>
        <w:t>сведений (</w:t>
      </w:r>
      <w:r w:rsidR="00976375">
        <w:rPr>
          <w:sz w:val="20"/>
        </w:rPr>
        <w:t>информации</w:t>
      </w:r>
      <w:r w:rsidR="00782F20">
        <w:rPr>
          <w:sz w:val="20"/>
        </w:rPr>
        <w:t>), представление сведений (информации) в неполном объеме или в искаженном виде и</w:t>
      </w:r>
      <w:r w:rsidR="00976375">
        <w:rPr>
          <w:sz w:val="20"/>
        </w:rPr>
        <w:t xml:space="preserve"> др. </w:t>
      </w:r>
      <w:r w:rsidR="00940278" w:rsidRPr="00940278">
        <w:rPr>
          <w:sz w:val="20"/>
        </w:rPr>
        <w:t>/</w:t>
      </w:r>
      <w:r w:rsidR="00035E13" w:rsidRPr="00940278">
        <w:rPr>
          <w:sz w:val="20"/>
        </w:rPr>
        <w:t>.</w:t>
      </w:r>
    </w:p>
    <w:p w14:paraId="56CAD09C" w14:textId="77777777" w:rsidR="00402962" w:rsidRDefault="00C5143E" w:rsidP="00C5143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</w:t>
      </w:r>
      <w:r w:rsidRPr="00C514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="00402962">
        <w:rPr>
          <w:sz w:val="28"/>
          <w:szCs w:val="28"/>
        </w:rPr>
        <w:t xml:space="preserve">         </w:t>
      </w:r>
    </w:p>
    <w:p w14:paraId="489E9FA3" w14:textId="1EAE4CE6" w:rsidR="00C5143E" w:rsidRDefault="00402962" w:rsidP="00C5143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t>/указываются конкретные факты создания препятствий/</w:t>
      </w:r>
      <w:r>
        <w:rPr>
          <w:sz w:val="28"/>
          <w:szCs w:val="28"/>
        </w:rPr>
        <w:t xml:space="preserve">                    </w:t>
      </w:r>
      <w:r w:rsidR="00C5143E" w:rsidRPr="00D13EBB">
        <w:rPr>
          <w:sz w:val="28"/>
          <w:szCs w:val="28"/>
        </w:rPr>
        <w:t>является  нарушением  стат</w:t>
      </w:r>
      <w:r w:rsidR="00C5143E">
        <w:rPr>
          <w:sz w:val="28"/>
          <w:szCs w:val="28"/>
        </w:rPr>
        <w:t>ей</w:t>
      </w:r>
      <w:r w:rsidR="00C5143E" w:rsidRPr="00D13EBB">
        <w:rPr>
          <w:sz w:val="28"/>
          <w:szCs w:val="28"/>
        </w:rPr>
        <w:t xml:space="preserve">  </w:t>
      </w:r>
    </w:p>
    <w:p w14:paraId="44B01480" w14:textId="7592D761" w:rsidR="007061EA" w:rsidRDefault="00C35AE3" w:rsidP="00C5143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C5143E">
        <w:rPr>
          <w:sz w:val="28"/>
          <w:szCs w:val="28"/>
        </w:rPr>
        <w:t>, 14</w:t>
      </w:r>
      <w:r>
        <w:rPr>
          <w:sz w:val="28"/>
          <w:szCs w:val="28"/>
        </w:rPr>
        <w:t xml:space="preserve"> </w:t>
      </w:r>
      <w:r w:rsidRPr="005A6516">
        <w:rPr>
          <w:sz w:val="28"/>
          <w:szCs w:val="28"/>
        </w:rPr>
        <w:t>Федерального закона от 07.02.2011 № 6-ФЗ «Об общих принципах организации и деятельности контрольно-счетных органов субъектов Российской Федерации</w:t>
      </w:r>
      <w:r w:rsidR="00402962">
        <w:rPr>
          <w:sz w:val="28"/>
          <w:szCs w:val="28"/>
        </w:rPr>
        <w:t xml:space="preserve">, федеральных территорий </w:t>
      </w:r>
      <w:proofErr w:type="gramStart"/>
      <w:r w:rsidRPr="005A6516">
        <w:rPr>
          <w:sz w:val="28"/>
          <w:szCs w:val="28"/>
        </w:rPr>
        <w:t>и</w:t>
      </w:r>
      <w:r w:rsidR="00402962">
        <w:rPr>
          <w:sz w:val="28"/>
          <w:szCs w:val="28"/>
        </w:rPr>
        <w:t xml:space="preserve"> </w:t>
      </w:r>
      <w:r w:rsidRPr="005A6516">
        <w:rPr>
          <w:sz w:val="28"/>
          <w:szCs w:val="28"/>
        </w:rPr>
        <w:t xml:space="preserve"> муниципальных</w:t>
      </w:r>
      <w:proofErr w:type="gramEnd"/>
      <w:r>
        <w:rPr>
          <w:sz w:val="28"/>
          <w:szCs w:val="28"/>
        </w:rPr>
        <w:t xml:space="preserve"> </w:t>
      </w:r>
      <w:r w:rsidRPr="005A6516">
        <w:rPr>
          <w:sz w:val="28"/>
          <w:szCs w:val="28"/>
        </w:rPr>
        <w:t>образований»</w:t>
      </w:r>
      <w:r w:rsidR="00D13EBB" w:rsidRPr="00D13EBB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="00D13EBB" w:rsidRPr="00D13EBB">
        <w:rPr>
          <w:sz w:val="28"/>
          <w:szCs w:val="28"/>
        </w:rPr>
        <w:t xml:space="preserve">влечет за собой ответственность </w:t>
      </w:r>
      <w:r w:rsidR="00C5143E">
        <w:rPr>
          <w:sz w:val="28"/>
          <w:szCs w:val="28"/>
        </w:rPr>
        <w:t xml:space="preserve"> </w:t>
      </w:r>
      <w:r w:rsidR="00D13EBB" w:rsidRPr="00D13EBB">
        <w:rPr>
          <w:sz w:val="28"/>
          <w:szCs w:val="28"/>
        </w:rPr>
        <w:t>в соответствии с законодательством Российской Федерации.</w:t>
      </w:r>
    </w:p>
    <w:p w14:paraId="320F5183" w14:textId="22DE17E5" w:rsidR="00035E13" w:rsidRDefault="00035E13" w:rsidP="00181EDB">
      <w:pPr>
        <w:pStyle w:val="a8"/>
        <w:ind w:firstLine="703"/>
      </w:pPr>
      <w:r>
        <w:rPr>
          <w:szCs w:val="28"/>
        </w:rPr>
        <w:t>Настоящий</w:t>
      </w:r>
      <w:r>
        <w:t xml:space="preserve"> Акт составлен в двух экземплярах, один из которых вручен руководителю (</w:t>
      </w:r>
      <w:r w:rsidR="00782F20">
        <w:t>иному</w:t>
      </w:r>
      <w:r>
        <w:t xml:space="preserve"> должностному лицу)</w:t>
      </w:r>
      <w:r w:rsidR="00181EDB">
        <w:t xml:space="preserve"> </w:t>
      </w:r>
      <w:r>
        <w:t>___________</w:t>
      </w:r>
      <w:r w:rsidR="00D52216">
        <w:t>_______</w:t>
      </w:r>
      <w:r w:rsidR="00782F20">
        <w:t>_______</w:t>
      </w:r>
      <w:r w:rsidR="008275AA">
        <w:t>__</w:t>
      </w:r>
      <w:r w:rsidR="00782F20">
        <w:t>_</w:t>
      </w:r>
      <w:r w:rsidR="00D52216">
        <w:t>.</w:t>
      </w:r>
    </w:p>
    <w:p w14:paraId="10B6CE5B" w14:textId="3D4766C9" w:rsidR="00035E13" w:rsidRPr="00B122FC" w:rsidRDefault="009A1330" w:rsidP="00181EDB">
      <w:pPr>
        <w:ind w:firstLine="567"/>
        <w:jc w:val="center"/>
      </w:pPr>
      <w:r>
        <w:t xml:space="preserve">                                               </w:t>
      </w:r>
      <w:r w:rsidR="00D52216">
        <w:t xml:space="preserve">          </w:t>
      </w:r>
      <w:r>
        <w:t xml:space="preserve"> </w:t>
      </w:r>
      <w:r w:rsidR="00035E13">
        <w:t>/</w:t>
      </w:r>
      <w:r w:rsidR="00035E13" w:rsidRPr="00B122FC">
        <w:t xml:space="preserve">наименование </w:t>
      </w:r>
      <w:r w:rsidR="00C124C0">
        <w:t>объекта контроля</w:t>
      </w:r>
      <w:r w:rsidR="00035E13">
        <w:t>/</w:t>
      </w:r>
      <w:r w:rsidR="00D52216" w:rsidRPr="00D52216">
        <w:t xml:space="preserve"> </w:t>
      </w:r>
      <w:r w:rsidR="00D52216" w:rsidRPr="00B122FC">
        <w:t>дол</w:t>
      </w:r>
      <w:r w:rsidR="00D52216">
        <w:t>жность, фамилия и инициалы/</w:t>
      </w:r>
    </w:p>
    <w:p w14:paraId="27644F4B" w14:textId="77777777" w:rsidR="00035E13" w:rsidRPr="003531D7" w:rsidRDefault="00035E13" w:rsidP="00181EDB">
      <w:pPr>
        <w:ind w:left="709"/>
        <w:jc w:val="both"/>
        <w:rPr>
          <w:sz w:val="28"/>
        </w:rPr>
      </w:pPr>
      <w:r w:rsidRPr="003531D7">
        <w:rPr>
          <w:sz w:val="28"/>
        </w:rPr>
        <w:t>Подписи:</w:t>
      </w:r>
    </w:p>
    <w:p w14:paraId="4E42AF2F" w14:textId="34A0FBEB" w:rsidR="00035E13" w:rsidRDefault="00035E13" w:rsidP="00181EDB">
      <w:pPr>
        <w:shd w:val="clear" w:color="auto" w:fill="FFFFFF"/>
        <w:tabs>
          <w:tab w:val="left" w:pos="4678"/>
        </w:tabs>
        <w:rPr>
          <w:color w:val="000000"/>
          <w:sz w:val="28"/>
        </w:rPr>
      </w:pPr>
      <w:r>
        <w:rPr>
          <w:color w:val="000000"/>
          <w:sz w:val="28"/>
        </w:rPr>
        <w:t xml:space="preserve">__________________________     </w:t>
      </w:r>
      <w:r>
        <w:rPr>
          <w:color w:val="000000"/>
          <w:sz w:val="28"/>
        </w:rPr>
        <w:tab/>
      </w:r>
      <w:r w:rsidR="009A1330">
        <w:rPr>
          <w:color w:val="000000"/>
          <w:sz w:val="28"/>
        </w:rPr>
        <w:t xml:space="preserve">     </w:t>
      </w:r>
      <w:r>
        <w:rPr>
          <w:color w:val="000000"/>
          <w:sz w:val="28"/>
        </w:rPr>
        <w:t xml:space="preserve">  </w:t>
      </w:r>
      <w:r w:rsidR="00FF516E">
        <w:rPr>
          <w:sz w:val="28"/>
        </w:rPr>
        <w:t>_________</w:t>
      </w:r>
      <w:r>
        <w:rPr>
          <w:sz w:val="28"/>
        </w:rPr>
        <w:tab/>
        <w:t xml:space="preserve"> </w:t>
      </w:r>
      <w:r w:rsidR="009A1330">
        <w:rPr>
          <w:sz w:val="28"/>
        </w:rPr>
        <w:t xml:space="preserve">             </w:t>
      </w:r>
      <w:r>
        <w:rPr>
          <w:sz w:val="28"/>
        </w:rPr>
        <w:t xml:space="preserve">  </w:t>
      </w:r>
      <w:r w:rsidR="009A1330">
        <w:rPr>
          <w:sz w:val="28"/>
        </w:rPr>
        <w:t>И.О. Фамилия</w:t>
      </w:r>
    </w:p>
    <w:p w14:paraId="2722F767" w14:textId="6E3961A9" w:rsidR="00035E13" w:rsidRDefault="00266F24" w:rsidP="00181EDB">
      <w:pPr>
        <w:shd w:val="clear" w:color="auto" w:fill="FFFFFF"/>
        <w:tabs>
          <w:tab w:val="left" w:pos="5103"/>
          <w:tab w:val="left" w:pos="5670"/>
          <w:tab w:val="left" w:pos="7655"/>
        </w:tabs>
        <w:rPr>
          <w:color w:val="000000"/>
        </w:rPr>
      </w:pPr>
      <w:r>
        <w:rPr>
          <w:color w:val="000000"/>
        </w:rPr>
        <w:t xml:space="preserve">         </w:t>
      </w:r>
      <w:r w:rsidR="00035E13">
        <w:rPr>
          <w:color w:val="000000"/>
        </w:rPr>
        <w:t>/должност</w:t>
      </w:r>
      <w:r w:rsidR="00D52216">
        <w:rPr>
          <w:color w:val="000000"/>
        </w:rPr>
        <w:t>и</w:t>
      </w:r>
      <w:r w:rsidR="00035E13">
        <w:rPr>
          <w:color w:val="000000"/>
        </w:rPr>
        <w:t xml:space="preserve"> сотрудник</w:t>
      </w:r>
      <w:r w:rsidR="00D52216">
        <w:rPr>
          <w:color w:val="000000"/>
        </w:rPr>
        <w:t>ов</w:t>
      </w:r>
      <w:r>
        <w:rPr>
          <w:color w:val="000000"/>
        </w:rPr>
        <w:t>/</w:t>
      </w:r>
      <w:r w:rsidR="00035E13">
        <w:rPr>
          <w:color w:val="000000"/>
        </w:rPr>
        <w:tab/>
        <w:t xml:space="preserve">       /Подпись/</w:t>
      </w:r>
      <w:r w:rsidR="00035E13">
        <w:rPr>
          <w:color w:val="000000"/>
        </w:rPr>
        <w:tab/>
      </w:r>
    </w:p>
    <w:p w14:paraId="0379E564" w14:textId="77777777" w:rsidR="00035E13" w:rsidRPr="003531D7" w:rsidRDefault="00F975CD" w:rsidP="00181EDB">
      <w:pPr>
        <w:shd w:val="clear" w:color="auto" w:fill="FFFFFF"/>
        <w:ind w:firstLine="720"/>
        <w:rPr>
          <w:color w:val="000000"/>
          <w:sz w:val="28"/>
        </w:rPr>
      </w:pPr>
      <w:r>
        <w:rPr>
          <w:color w:val="000000"/>
          <w:sz w:val="28"/>
        </w:rPr>
        <w:t>С актом ознакомлен, второй экземпляр получил</w:t>
      </w:r>
      <w:r w:rsidR="00035E13" w:rsidRPr="003531D7">
        <w:rPr>
          <w:color w:val="000000"/>
          <w:sz w:val="28"/>
        </w:rPr>
        <w:t xml:space="preserve">: </w:t>
      </w:r>
    </w:p>
    <w:p w14:paraId="7661DEED" w14:textId="16659BBB" w:rsidR="00035E13" w:rsidRDefault="00035E13" w:rsidP="00181EDB">
      <w:pPr>
        <w:shd w:val="clear" w:color="auto" w:fill="FFFFFF"/>
        <w:tabs>
          <w:tab w:val="left" w:pos="4678"/>
          <w:tab w:val="left" w:pos="5103"/>
          <w:tab w:val="left" w:pos="7655"/>
        </w:tabs>
        <w:rPr>
          <w:color w:val="000000"/>
          <w:sz w:val="28"/>
        </w:rPr>
      </w:pPr>
      <w:r>
        <w:rPr>
          <w:color w:val="000000"/>
          <w:sz w:val="28"/>
        </w:rPr>
        <w:t xml:space="preserve">___________________________              </w:t>
      </w:r>
      <w:r w:rsidR="00C35AE3">
        <w:rPr>
          <w:color w:val="000000"/>
          <w:sz w:val="28"/>
        </w:rPr>
        <w:t xml:space="preserve">      </w:t>
      </w:r>
      <w:r>
        <w:rPr>
          <w:color w:val="000000"/>
          <w:sz w:val="28"/>
        </w:rPr>
        <w:t xml:space="preserve"> </w:t>
      </w:r>
      <w:r w:rsidR="00D52216">
        <w:rPr>
          <w:sz w:val="28"/>
        </w:rPr>
        <w:t>__________</w:t>
      </w:r>
      <w:r>
        <w:rPr>
          <w:sz w:val="28"/>
        </w:rPr>
        <w:t xml:space="preserve">    </w:t>
      </w:r>
      <w:r w:rsidR="009A1330">
        <w:rPr>
          <w:sz w:val="28"/>
        </w:rPr>
        <w:t xml:space="preserve">      </w:t>
      </w:r>
      <w:r>
        <w:rPr>
          <w:sz w:val="28"/>
        </w:rPr>
        <w:t xml:space="preserve"> </w:t>
      </w:r>
      <w:r w:rsidR="00862F1B">
        <w:rPr>
          <w:sz w:val="28"/>
        </w:rPr>
        <w:t xml:space="preserve"> </w:t>
      </w:r>
      <w:r>
        <w:rPr>
          <w:sz w:val="28"/>
        </w:rPr>
        <w:t xml:space="preserve"> </w:t>
      </w:r>
      <w:r w:rsidR="00181EDB">
        <w:rPr>
          <w:sz w:val="28"/>
        </w:rPr>
        <w:t xml:space="preserve"> </w:t>
      </w:r>
      <w:r w:rsidR="009A1330">
        <w:rPr>
          <w:sz w:val="28"/>
        </w:rPr>
        <w:t>И.О. Фамилия</w:t>
      </w:r>
    </w:p>
    <w:p w14:paraId="0677CD6E" w14:textId="1C53AD8F" w:rsidR="00413A92" w:rsidRPr="00C35AE3" w:rsidRDefault="00035E13" w:rsidP="00C35AE3">
      <w:pPr>
        <w:shd w:val="clear" w:color="auto" w:fill="FFFFFF"/>
        <w:tabs>
          <w:tab w:val="left" w:pos="4536"/>
          <w:tab w:val="left" w:pos="5103"/>
          <w:tab w:val="left" w:pos="5670"/>
          <w:tab w:val="left" w:pos="7655"/>
          <w:tab w:val="left" w:pos="8222"/>
        </w:tabs>
        <w:rPr>
          <w:color w:val="000000"/>
        </w:rPr>
      </w:pPr>
      <w:r>
        <w:rPr>
          <w:color w:val="000000"/>
        </w:rPr>
        <w:t>/должность руководителя,</w:t>
      </w:r>
      <w:r w:rsidR="00025308">
        <w:rPr>
          <w:color w:val="000000"/>
        </w:rPr>
        <w:t xml:space="preserve"> </w:t>
      </w:r>
      <w:r w:rsidR="00C35AE3">
        <w:rPr>
          <w:color w:val="000000"/>
        </w:rPr>
        <w:t>наименование организации</w:t>
      </w:r>
      <w:r>
        <w:rPr>
          <w:color w:val="000000"/>
        </w:rPr>
        <w:t xml:space="preserve">          </w:t>
      </w:r>
      <w:r w:rsidR="00895AEB">
        <w:rPr>
          <w:color w:val="000000"/>
        </w:rPr>
        <w:t xml:space="preserve">      </w:t>
      </w:r>
      <w:bookmarkStart w:id="0" w:name="_GoBack"/>
      <w:bookmarkEnd w:id="0"/>
      <w:r>
        <w:rPr>
          <w:color w:val="000000"/>
        </w:rPr>
        <w:t>/Подпись/</w:t>
      </w:r>
      <w:r>
        <w:rPr>
          <w:color w:val="000000"/>
        </w:rPr>
        <w:tab/>
      </w:r>
      <w:r w:rsidR="009A1330">
        <w:rPr>
          <w:color w:val="000000"/>
        </w:rPr>
        <w:t xml:space="preserve">                                                                                                                               </w:t>
      </w:r>
      <w:r w:rsidR="005D2D4B">
        <w:rPr>
          <w:sz w:val="28"/>
        </w:rPr>
        <w:t>___</w:t>
      </w:r>
      <w:proofErr w:type="gramStart"/>
      <w:r w:rsidR="005D2D4B">
        <w:rPr>
          <w:sz w:val="28"/>
        </w:rPr>
        <w:t xml:space="preserve">_  </w:t>
      </w:r>
      <w:r w:rsidR="00467ED2">
        <w:rPr>
          <w:sz w:val="28"/>
        </w:rPr>
        <w:t>_</w:t>
      </w:r>
      <w:proofErr w:type="gramEnd"/>
      <w:r w:rsidR="00467ED2">
        <w:rPr>
          <w:sz w:val="28"/>
        </w:rPr>
        <w:t>___________20</w:t>
      </w:r>
      <w:r w:rsidR="00647380">
        <w:rPr>
          <w:sz w:val="28"/>
        </w:rPr>
        <w:t>__ г.</w:t>
      </w:r>
    </w:p>
    <w:sectPr w:rsidR="00413A92" w:rsidRPr="00C35AE3" w:rsidSect="0040296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20"/>
      <w:pgMar w:top="1134" w:right="560" w:bottom="1134" w:left="1701" w:header="720" w:footer="431" w:gutter="0"/>
      <w:pgNumType w:start="47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1B5000" w14:textId="77777777" w:rsidR="005511BF" w:rsidRDefault="005511BF">
      <w:r>
        <w:separator/>
      </w:r>
    </w:p>
  </w:endnote>
  <w:endnote w:type="continuationSeparator" w:id="0">
    <w:p w14:paraId="713BFB81" w14:textId="77777777" w:rsidR="005511BF" w:rsidRDefault="0055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00F221" w14:textId="77777777" w:rsidR="00035E13" w:rsidRDefault="00035E13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53E695" w14:textId="77777777" w:rsidR="00035E13" w:rsidRDefault="00035E13">
    <w:pPr>
      <w:pStyle w:val="ad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8B6EAC" w14:textId="77777777" w:rsidR="000622C1" w:rsidRDefault="000622C1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BCE4D5" w14:textId="77777777" w:rsidR="005511BF" w:rsidRDefault="005511BF">
      <w:r>
        <w:separator/>
      </w:r>
    </w:p>
  </w:footnote>
  <w:footnote w:type="continuationSeparator" w:id="0">
    <w:p w14:paraId="37CBB688" w14:textId="77777777" w:rsidR="005511BF" w:rsidRDefault="00551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81AC0" w14:textId="77777777" w:rsidR="000622C1" w:rsidRDefault="000622C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58ACA1" w14:textId="77A41A40" w:rsidR="00025308" w:rsidRDefault="00025308" w:rsidP="00025308">
    <w:pPr>
      <w:pStyle w:val="23"/>
      <w:shd w:val="clear" w:color="auto" w:fill="auto"/>
      <w:spacing w:before="0" w:after="0" w:line="20" w:lineRule="atLeast"/>
      <w:ind w:right="142" w:firstLine="0"/>
      <w:jc w:val="right"/>
      <w:rPr>
        <w:b w:val="0"/>
        <w:sz w:val="24"/>
        <w:szCs w:val="24"/>
      </w:rPr>
    </w:pPr>
    <w:r w:rsidRPr="00984122">
      <w:rPr>
        <w:b w:val="0"/>
        <w:sz w:val="24"/>
        <w:szCs w:val="24"/>
      </w:rPr>
      <w:t xml:space="preserve">Приложение № </w:t>
    </w:r>
    <w:r w:rsidR="00C65B36">
      <w:rPr>
        <w:b w:val="0"/>
        <w:sz w:val="24"/>
        <w:szCs w:val="24"/>
      </w:rPr>
      <w:t>6</w:t>
    </w:r>
    <w:r w:rsidRPr="00984122">
      <w:rPr>
        <w:b w:val="0"/>
        <w:sz w:val="24"/>
        <w:szCs w:val="24"/>
      </w:rPr>
      <w:t xml:space="preserve"> </w:t>
    </w:r>
  </w:p>
  <w:p w14:paraId="6CE35535" w14:textId="68634FE3" w:rsidR="00025308" w:rsidRPr="00984122" w:rsidRDefault="00025308" w:rsidP="00025308">
    <w:pPr>
      <w:pStyle w:val="23"/>
      <w:shd w:val="clear" w:color="auto" w:fill="auto"/>
      <w:spacing w:before="0" w:after="0" w:line="20" w:lineRule="atLeast"/>
      <w:ind w:right="142" w:firstLine="0"/>
      <w:jc w:val="right"/>
      <w:rPr>
        <w:b w:val="0"/>
        <w:sz w:val="24"/>
        <w:szCs w:val="24"/>
      </w:rPr>
    </w:pPr>
    <w:r>
      <w:rPr>
        <w:b w:val="0"/>
        <w:sz w:val="24"/>
        <w:szCs w:val="24"/>
      </w:rPr>
      <w:t>к</w:t>
    </w:r>
    <w:r w:rsidRPr="00984122">
      <w:rPr>
        <w:b w:val="0"/>
        <w:sz w:val="24"/>
        <w:szCs w:val="24"/>
      </w:rPr>
      <w:t xml:space="preserve"> С</w:t>
    </w:r>
    <w:r w:rsidR="0068041A">
      <w:rPr>
        <w:b w:val="0"/>
        <w:sz w:val="24"/>
        <w:szCs w:val="24"/>
      </w:rPr>
      <w:t>ВГ</w:t>
    </w:r>
    <w:r w:rsidRPr="00984122">
      <w:rPr>
        <w:b w:val="0"/>
        <w:sz w:val="24"/>
        <w:szCs w:val="24"/>
      </w:rPr>
      <w:t xml:space="preserve">ФК 001 </w:t>
    </w:r>
  </w:p>
  <w:p w14:paraId="6848BF59" w14:textId="04946744" w:rsidR="00025308" w:rsidRDefault="00025308" w:rsidP="00025308">
    <w:pPr>
      <w:pStyle w:val="23"/>
      <w:shd w:val="clear" w:color="auto" w:fill="auto"/>
      <w:spacing w:before="0" w:after="0" w:line="20" w:lineRule="atLeast"/>
      <w:ind w:right="142" w:firstLine="0"/>
      <w:jc w:val="right"/>
      <w:rPr>
        <w:b w:val="0"/>
        <w:sz w:val="24"/>
        <w:szCs w:val="24"/>
      </w:rPr>
    </w:pPr>
    <w:r w:rsidRPr="00984122">
      <w:rPr>
        <w:b w:val="0"/>
        <w:sz w:val="24"/>
        <w:szCs w:val="24"/>
      </w:rPr>
      <w:t>«</w:t>
    </w:r>
    <w:r w:rsidR="00D13EBB" w:rsidRPr="00984122">
      <w:rPr>
        <w:b w:val="0"/>
        <w:sz w:val="24"/>
        <w:szCs w:val="24"/>
      </w:rPr>
      <w:t xml:space="preserve">Общие правила </w:t>
    </w:r>
    <w:r w:rsidR="00D13EBB">
      <w:rPr>
        <w:b w:val="0"/>
        <w:sz w:val="24"/>
        <w:szCs w:val="24"/>
      </w:rPr>
      <w:t>п</w:t>
    </w:r>
    <w:r w:rsidRPr="00984122">
      <w:rPr>
        <w:b w:val="0"/>
        <w:sz w:val="24"/>
        <w:szCs w:val="24"/>
      </w:rPr>
      <w:t>роведени</w:t>
    </w:r>
    <w:r w:rsidR="00D13EBB">
      <w:rPr>
        <w:b w:val="0"/>
        <w:sz w:val="24"/>
        <w:szCs w:val="24"/>
      </w:rPr>
      <w:t>я</w:t>
    </w:r>
    <w:r w:rsidRPr="00984122">
      <w:rPr>
        <w:b w:val="0"/>
        <w:sz w:val="24"/>
        <w:szCs w:val="24"/>
      </w:rPr>
      <w:t xml:space="preserve"> контрольных мероприятий»</w:t>
    </w:r>
  </w:p>
  <w:p w14:paraId="7089B19E" w14:textId="77777777" w:rsidR="00862F1B" w:rsidRDefault="00862F1B" w:rsidP="00025308">
    <w:pPr>
      <w:pStyle w:val="23"/>
      <w:shd w:val="clear" w:color="auto" w:fill="auto"/>
      <w:spacing w:before="0" w:after="0" w:line="20" w:lineRule="atLeast"/>
      <w:ind w:right="142" w:firstLine="0"/>
      <w:jc w:val="right"/>
      <w:rPr>
        <w:b w:val="0"/>
        <w:sz w:val="24"/>
        <w:szCs w:val="24"/>
      </w:rPr>
    </w:pPr>
    <w:r>
      <w:rPr>
        <w:b w:val="0"/>
        <w:sz w:val="24"/>
        <w:szCs w:val="24"/>
      </w:rPr>
      <w:t>Форма</w:t>
    </w:r>
  </w:p>
  <w:p w14:paraId="6D6FDC2D" w14:textId="77777777" w:rsidR="00D829CA" w:rsidRDefault="00D829CA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C4D0D" w14:textId="77777777" w:rsidR="00035E13" w:rsidRDefault="00035E13">
    <w:pPr>
      <w:pStyle w:val="3"/>
      <w:ind w:firstLine="6804"/>
      <w:rPr>
        <w:color w:val="808080"/>
      </w:rPr>
    </w:pPr>
    <w:r>
      <w:rPr>
        <w:color w:val="808080"/>
      </w:rPr>
      <w:t>Приложение № 13</w:t>
    </w:r>
  </w:p>
  <w:p w14:paraId="18B4DDD7" w14:textId="77777777" w:rsidR="00035E13" w:rsidRDefault="00035E13">
    <w:pPr>
      <w:pStyle w:val="20"/>
      <w:ind w:left="6240" w:firstLine="0"/>
      <w:jc w:val="right"/>
      <w:rPr>
        <w:color w:val="808080"/>
        <w:sz w:val="24"/>
      </w:rPr>
    </w:pPr>
    <w:r>
      <w:rPr>
        <w:color w:val="808080"/>
        <w:sz w:val="24"/>
      </w:rPr>
      <w:t xml:space="preserve">(пункт </w:t>
    </w:r>
    <w:proofErr w:type="gramStart"/>
    <w:r>
      <w:rPr>
        <w:color w:val="808080"/>
        <w:sz w:val="24"/>
      </w:rPr>
      <w:t>5.4.6  Стандарта</w:t>
    </w:r>
    <w:proofErr w:type="gramEnd"/>
    <w:r>
      <w:rPr>
        <w:color w:val="808080"/>
        <w:sz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C7D15"/>
    <w:multiLevelType w:val="singleLevel"/>
    <w:tmpl w:val="CFB61A66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 w15:restartNumberingAfterBreak="0">
    <w:nsid w:val="031972F0"/>
    <w:multiLevelType w:val="singleLevel"/>
    <w:tmpl w:val="6400CFD8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 w15:restartNumberingAfterBreak="0">
    <w:nsid w:val="03B02FDC"/>
    <w:multiLevelType w:val="multilevel"/>
    <w:tmpl w:val="7FBE1620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sz w:val="20"/>
      </w:rPr>
    </w:lvl>
    <w:lvl w:ilvl="1">
      <w:start w:val="3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</w:abstractNum>
  <w:abstractNum w:abstractNumId="3" w15:restartNumberingAfterBreak="0">
    <w:nsid w:val="06D82FFF"/>
    <w:multiLevelType w:val="hybridMultilevel"/>
    <w:tmpl w:val="00FE670C"/>
    <w:lvl w:ilvl="0" w:tplc="E60E2CF4">
      <w:start w:val="2"/>
      <w:numFmt w:val="decimal"/>
      <w:lvlText w:val="%1)"/>
      <w:lvlJc w:val="left"/>
      <w:pPr>
        <w:tabs>
          <w:tab w:val="num" w:pos="1062"/>
        </w:tabs>
        <w:ind w:left="1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2"/>
        </w:tabs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2"/>
        </w:tabs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2"/>
        </w:tabs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2"/>
        </w:tabs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2"/>
        </w:tabs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2"/>
        </w:tabs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2"/>
        </w:tabs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2"/>
        </w:tabs>
        <w:ind w:left="6822" w:hanging="180"/>
      </w:pPr>
    </w:lvl>
  </w:abstractNum>
  <w:abstractNum w:abstractNumId="4" w15:restartNumberingAfterBreak="0">
    <w:nsid w:val="09FC3210"/>
    <w:multiLevelType w:val="singleLevel"/>
    <w:tmpl w:val="B1C2F9D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5" w15:restartNumberingAfterBreak="0">
    <w:nsid w:val="0A301304"/>
    <w:multiLevelType w:val="singleLevel"/>
    <w:tmpl w:val="663EF97C"/>
    <w:lvl w:ilvl="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02C296A"/>
    <w:multiLevelType w:val="multilevel"/>
    <w:tmpl w:val="279E212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C8C58A0"/>
    <w:multiLevelType w:val="hybridMultilevel"/>
    <w:tmpl w:val="93664DE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125520"/>
    <w:multiLevelType w:val="singleLevel"/>
    <w:tmpl w:val="A046193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0"/>
      </w:rPr>
    </w:lvl>
  </w:abstractNum>
  <w:abstractNum w:abstractNumId="9" w15:restartNumberingAfterBreak="0">
    <w:nsid w:val="24796143"/>
    <w:multiLevelType w:val="hybridMultilevel"/>
    <w:tmpl w:val="022A742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13109E"/>
    <w:multiLevelType w:val="hybridMultilevel"/>
    <w:tmpl w:val="5E9E28D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5068F8"/>
    <w:multiLevelType w:val="hybridMultilevel"/>
    <w:tmpl w:val="7BE805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BD54E3"/>
    <w:multiLevelType w:val="multilevel"/>
    <w:tmpl w:val="B7B63C1C"/>
    <w:lvl w:ilvl="0">
      <w:start w:val="1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2F80037B"/>
    <w:multiLevelType w:val="hybridMultilevel"/>
    <w:tmpl w:val="556685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871084"/>
    <w:multiLevelType w:val="singleLevel"/>
    <w:tmpl w:val="99B89D9A"/>
    <w:lvl w:ilvl="0">
      <w:start w:val="4"/>
      <w:numFmt w:val="decimal"/>
      <w:lvlText w:val="%1.."/>
      <w:lvlJc w:val="left"/>
      <w:pPr>
        <w:tabs>
          <w:tab w:val="num" w:pos="1429"/>
        </w:tabs>
        <w:ind w:left="1429" w:hanging="720"/>
      </w:pPr>
      <w:rPr>
        <w:rFonts w:hint="default"/>
      </w:rPr>
    </w:lvl>
  </w:abstractNum>
  <w:abstractNum w:abstractNumId="15" w15:restartNumberingAfterBreak="0">
    <w:nsid w:val="37711859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8683720"/>
    <w:multiLevelType w:val="singleLevel"/>
    <w:tmpl w:val="EBBE5F58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7" w15:restartNumberingAfterBreak="0">
    <w:nsid w:val="398909A0"/>
    <w:multiLevelType w:val="multilevel"/>
    <w:tmpl w:val="8DEE8C0A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85"/>
        </w:tabs>
        <w:ind w:left="1485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05"/>
        </w:tabs>
        <w:ind w:left="220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8" w15:restartNumberingAfterBreak="0">
    <w:nsid w:val="3B614B45"/>
    <w:multiLevelType w:val="singleLevel"/>
    <w:tmpl w:val="C24C7A5A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</w:abstractNum>
  <w:abstractNum w:abstractNumId="19" w15:restartNumberingAfterBreak="0">
    <w:nsid w:val="423C3FCC"/>
    <w:multiLevelType w:val="hybridMultilevel"/>
    <w:tmpl w:val="7708DE3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3E5F1C"/>
    <w:multiLevelType w:val="hybridMultilevel"/>
    <w:tmpl w:val="12244DE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C47E49"/>
    <w:multiLevelType w:val="multilevel"/>
    <w:tmpl w:val="5476C6E6"/>
    <w:lvl w:ilvl="0">
      <w:start w:val="4"/>
      <w:numFmt w:val="decimal"/>
      <w:lvlText w:val="%1.."/>
      <w:lvlJc w:val="left"/>
      <w:pPr>
        <w:tabs>
          <w:tab w:val="num" w:pos="1429"/>
        </w:tabs>
        <w:ind w:left="1429" w:hanging="720"/>
      </w:pPr>
      <w:rPr>
        <w:rFonts w:hint="default"/>
        <w:b w:val="0"/>
      </w:rPr>
    </w:lvl>
    <w:lvl w:ilvl="1">
      <w:start w:val="9"/>
      <w:numFmt w:val="decimal"/>
      <w:isLgl/>
      <w:lvlText w:val="%1.%2.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1439"/>
        </w:tabs>
        <w:ind w:left="14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4"/>
        </w:tabs>
        <w:ind w:left="18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9"/>
        </w:tabs>
        <w:ind w:left="18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74"/>
        </w:tabs>
        <w:ind w:left="21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39"/>
        </w:tabs>
        <w:ind w:left="25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44"/>
        </w:tabs>
        <w:ind w:left="25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909"/>
        </w:tabs>
        <w:ind w:left="2909" w:hanging="2160"/>
      </w:pPr>
      <w:rPr>
        <w:rFonts w:hint="default"/>
      </w:rPr>
    </w:lvl>
  </w:abstractNum>
  <w:abstractNum w:abstractNumId="22" w15:restartNumberingAfterBreak="0">
    <w:nsid w:val="44995FB0"/>
    <w:multiLevelType w:val="multilevel"/>
    <w:tmpl w:val="78A82940"/>
    <w:lvl w:ilvl="0">
      <w:start w:val="4"/>
      <w:numFmt w:val="decimal"/>
      <w:lvlText w:val="%1."/>
      <w:lvlJc w:val="left"/>
      <w:pPr>
        <w:tabs>
          <w:tab w:val="num" w:pos="640"/>
        </w:tabs>
        <w:ind w:left="640" w:hanging="64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499F2F16"/>
    <w:multiLevelType w:val="multilevel"/>
    <w:tmpl w:val="8A8EF4F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4CF81725"/>
    <w:multiLevelType w:val="singleLevel"/>
    <w:tmpl w:val="456A7CC8"/>
    <w:lvl w:ilvl="0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5" w15:restartNumberingAfterBreak="0">
    <w:nsid w:val="4D2A16A6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F496ACC"/>
    <w:multiLevelType w:val="multilevel"/>
    <w:tmpl w:val="AB989B5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7" w15:restartNumberingAfterBreak="0">
    <w:nsid w:val="4F890BF8"/>
    <w:multiLevelType w:val="singleLevel"/>
    <w:tmpl w:val="C7B05910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8" w15:restartNumberingAfterBreak="0">
    <w:nsid w:val="4F8D2925"/>
    <w:multiLevelType w:val="hybridMultilevel"/>
    <w:tmpl w:val="A88A4F2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7B031E"/>
    <w:multiLevelType w:val="multilevel"/>
    <w:tmpl w:val="822096FC"/>
    <w:lvl w:ilvl="0">
      <w:start w:val="4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85"/>
        </w:tabs>
        <w:ind w:left="1485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05"/>
        </w:tabs>
        <w:ind w:left="220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0" w15:restartNumberingAfterBreak="0">
    <w:nsid w:val="53BE7728"/>
    <w:multiLevelType w:val="singleLevel"/>
    <w:tmpl w:val="28640E30"/>
    <w:lvl w:ilvl="0">
      <w:start w:val="8"/>
      <w:numFmt w:val="bullet"/>
      <w:lvlText w:val="-"/>
      <w:lvlJc w:val="left"/>
      <w:pPr>
        <w:tabs>
          <w:tab w:val="num" w:pos="942"/>
        </w:tabs>
        <w:ind w:left="942" w:hanging="375"/>
      </w:pPr>
      <w:rPr>
        <w:rFonts w:hint="default"/>
      </w:rPr>
    </w:lvl>
  </w:abstractNum>
  <w:abstractNum w:abstractNumId="31" w15:restartNumberingAfterBreak="0">
    <w:nsid w:val="57580D21"/>
    <w:multiLevelType w:val="hybridMultilevel"/>
    <w:tmpl w:val="60D08FB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78A0B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B4F2EF1"/>
    <w:multiLevelType w:val="hybridMultilevel"/>
    <w:tmpl w:val="15829B5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DA5C37"/>
    <w:multiLevelType w:val="multilevel"/>
    <w:tmpl w:val="CB065BCA"/>
    <w:lvl w:ilvl="0">
      <w:start w:val="1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  <w:b/>
      </w:rPr>
    </w:lvl>
  </w:abstractNum>
  <w:abstractNum w:abstractNumId="35" w15:restartNumberingAfterBreak="0">
    <w:nsid w:val="66CD23F1"/>
    <w:multiLevelType w:val="singleLevel"/>
    <w:tmpl w:val="0720C598"/>
    <w:lvl w:ilvl="0">
      <w:start w:val="2"/>
      <w:numFmt w:val="decimal"/>
      <w:lvlText w:val="%1)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36" w15:restartNumberingAfterBreak="0">
    <w:nsid w:val="692323F2"/>
    <w:multiLevelType w:val="multilevel"/>
    <w:tmpl w:val="8D9ABDE6"/>
    <w:lvl w:ilvl="0">
      <w:start w:val="4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909"/>
        </w:tabs>
        <w:ind w:left="909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37" w15:restartNumberingAfterBreak="0">
    <w:nsid w:val="6B6B3CD6"/>
    <w:multiLevelType w:val="singleLevel"/>
    <w:tmpl w:val="282C8BAA"/>
    <w:lvl w:ilvl="0">
      <w:start w:val="4"/>
      <w:numFmt w:val="decimal"/>
      <w:lvlText w:val="%1.."/>
      <w:lvlJc w:val="left"/>
      <w:pPr>
        <w:tabs>
          <w:tab w:val="num" w:pos="1429"/>
        </w:tabs>
        <w:ind w:left="1429" w:hanging="720"/>
      </w:pPr>
      <w:rPr>
        <w:rFonts w:hint="default"/>
        <w:b w:val="0"/>
      </w:rPr>
    </w:lvl>
  </w:abstractNum>
  <w:abstractNum w:abstractNumId="38" w15:restartNumberingAfterBreak="0">
    <w:nsid w:val="6D191E76"/>
    <w:multiLevelType w:val="singleLevel"/>
    <w:tmpl w:val="B42A5698"/>
    <w:lvl w:ilvl="0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9" w15:restartNumberingAfterBreak="0">
    <w:nsid w:val="6D2212D1"/>
    <w:multiLevelType w:val="hybridMultilevel"/>
    <w:tmpl w:val="04EC0C0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E516DBD"/>
    <w:multiLevelType w:val="multilevel"/>
    <w:tmpl w:val="55FAD9E4"/>
    <w:lvl w:ilvl="0">
      <w:start w:val="1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1" w15:restartNumberingAfterBreak="0">
    <w:nsid w:val="6F9E55CA"/>
    <w:multiLevelType w:val="multilevel"/>
    <w:tmpl w:val="DDD82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42" w15:restartNumberingAfterBreak="0">
    <w:nsid w:val="76A72E34"/>
    <w:multiLevelType w:val="singleLevel"/>
    <w:tmpl w:val="88F0C112"/>
    <w:lvl w:ilvl="0">
      <w:start w:val="4"/>
      <w:numFmt w:val="decimal"/>
      <w:lvlText w:val="%1.."/>
      <w:lvlJc w:val="left"/>
      <w:pPr>
        <w:tabs>
          <w:tab w:val="num" w:pos="765"/>
        </w:tabs>
        <w:ind w:left="765" w:hanging="765"/>
      </w:pPr>
      <w:rPr>
        <w:rFonts w:hint="default"/>
      </w:rPr>
    </w:lvl>
  </w:abstractNum>
  <w:abstractNum w:abstractNumId="43" w15:restartNumberingAfterBreak="0">
    <w:nsid w:val="782F78AA"/>
    <w:multiLevelType w:val="singleLevel"/>
    <w:tmpl w:val="A53EB65C"/>
    <w:lvl w:ilvl="0">
      <w:start w:val="3"/>
      <w:numFmt w:val="bullet"/>
      <w:lvlText w:val="—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4" w15:restartNumberingAfterBreak="0">
    <w:nsid w:val="78662281"/>
    <w:multiLevelType w:val="singleLevel"/>
    <w:tmpl w:val="E09A24F4"/>
    <w:lvl w:ilvl="0">
      <w:start w:val="4"/>
      <w:numFmt w:val="decimal"/>
      <w:lvlText w:val="%1.."/>
      <w:lvlJc w:val="left"/>
      <w:pPr>
        <w:tabs>
          <w:tab w:val="num" w:pos="765"/>
        </w:tabs>
        <w:ind w:left="765" w:hanging="765"/>
      </w:pPr>
      <w:rPr>
        <w:rFonts w:hint="default"/>
      </w:rPr>
    </w:lvl>
  </w:abstractNum>
  <w:abstractNum w:abstractNumId="45" w15:restartNumberingAfterBreak="0">
    <w:nsid w:val="7CC279C3"/>
    <w:multiLevelType w:val="singleLevel"/>
    <w:tmpl w:val="0AA2325A"/>
    <w:lvl w:ilvl="0">
      <w:start w:val="3"/>
      <w:numFmt w:val="bullet"/>
      <w:lvlText w:val="—"/>
      <w:lvlJc w:val="left"/>
      <w:pPr>
        <w:tabs>
          <w:tab w:val="num" w:pos="1234"/>
        </w:tabs>
        <w:ind w:left="1234" w:hanging="450"/>
      </w:pPr>
      <w:rPr>
        <w:rFonts w:hint="default"/>
      </w:rPr>
    </w:lvl>
  </w:abstractNum>
  <w:abstractNum w:abstractNumId="46" w15:restartNumberingAfterBreak="0">
    <w:nsid w:val="7E8924BB"/>
    <w:multiLevelType w:val="multilevel"/>
    <w:tmpl w:val="AC4C94C2"/>
    <w:lvl w:ilvl="0">
      <w:start w:val="1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8"/>
  </w:num>
  <w:num w:numId="2">
    <w:abstractNumId w:val="8"/>
  </w:num>
  <w:num w:numId="3">
    <w:abstractNumId w:val="41"/>
  </w:num>
  <w:num w:numId="4">
    <w:abstractNumId w:val="45"/>
  </w:num>
  <w:num w:numId="5">
    <w:abstractNumId w:val="43"/>
  </w:num>
  <w:num w:numId="6">
    <w:abstractNumId w:val="23"/>
  </w:num>
  <w:num w:numId="7">
    <w:abstractNumId w:val="26"/>
  </w:num>
  <w:num w:numId="8">
    <w:abstractNumId w:val="6"/>
  </w:num>
  <w:num w:numId="9">
    <w:abstractNumId w:val="16"/>
  </w:num>
  <w:num w:numId="10">
    <w:abstractNumId w:val="0"/>
  </w:num>
  <w:num w:numId="11">
    <w:abstractNumId w:val="27"/>
  </w:num>
  <w:num w:numId="12">
    <w:abstractNumId w:val="1"/>
  </w:num>
  <w:num w:numId="13">
    <w:abstractNumId w:val="21"/>
  </w:num>
  <w:num w:numId="14">
    <w:abstractNumId w:val="37"/>
  </w:num>
  <w:num w:numId="15">
    <w:abstractNumId w:val="14"/>
  </w:num>
  <w:num w:numId="16">
    <w:abstractNumId w:val="29"/>
  </w:num>
  <w:num w:numId="17">
    <w:abstractNumId w:val="44"/>
  </w:num>
  <w:num w:numId="18">
    <w:abstractNumId w:val="42"/>
  </w:num>
  <w:num w:numId="19">
    <w:abstractNumId w:val="17"/>
  </w:num>
  <w:num w:numId="20">
    <w:abstractNumId w:val="46"/>
  </w:num>
  <w:num w:numId="21">
    <w:abstractNumId w:val="12"/>
  </w:num>
  <w:num w:numId="22">
    <w:abstractNumId w:val="32"/>
  </w:num>
  <w:num w:numId="23">
    <w:abstractNumId w:val="22"/>
  </w:num>
  <w:num w:numId="24">
    <w:abstractNumId w:val="36"/>
  </w:num>
  <w:num w:numId="25">
    <w:abstractNumId w:val="34"/>
  </w:num>
  <w:num w:numId="26">
    <w:abstractNumId w:val="40"/>
  </w:num>
  <w:num w:numId="27">
    <w:abstractNumId w:val="25"/>
  </w:num>
  <w:num w:numId="28">
    <w:abstractNumId w:val="30"/>
  </w:num>
  <w:num w:numId="29">
    <w:abstractNumId w:val="4"/>
  </w:num>
  <w:num w:numId="30">
    <w:abstractNumId w:val="38"/>
  </w:num>
  <w:num w:numId="31">
    <w:abstractNumId w:val="15"/>
  </w:num>
  <w:num w:numId="32">
    <w:abstractNumId w:val="24"/>
  </w:num>
  <w:num w:numId="33">
    <w:abstractNumId w:val="35"/>
  </w:num>
  <w:num w:numId="34">
    <w:abstractNumId w:val="5"/>
  </w:num>
  <w:num w:numId="35">
    <w:abstractNumId w:val="7"/>
  </w:num>
  <w:num w:numId="36">
    <w:abstractNumId w:val="10"/>
  </w:num>
  <w:num w:numId="37">
    <w:abstractNumId w:val="33"/>
  </w:num>
  <w:num w:numId="38">
    <w:abstractNumId w:val="11"/>
  </w:num>
  <w:num w:numId="39">
    <w:abstractNumId w:val="13"/>
  </w:num>
  <w:num w:numId="40">
    <w:abstractNumId w:val="9"/>
  </w:num>
  <w:num w:numId="41">
    <w:abstractNumId w:val="39"/>
  </w:num>
  <w:num w:numId="42">
    <w:abstractNumId w:val="19"/>
  </w:num>
  <w:num w:numId="43">
    <w:abstractNumId w:val="20"/>
  </w:num>
  <w:num w:numId="44">
    <w:abstractNumId w:val="2"/>
  </w:num>
  <w:num w:numId="45">
    <w:abstractNumId w:val="31"/>
  </w:num>
  <w:num w:numId="46">
    <w:abstractNumId w:val="3"/>
  </w:num>
  <w:num w:numId="4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evenAndOddHeaders/>
  <w:drawingGridHorizontalSpacing w:val="100"/>
  <w:drawingGridVerticalSpacing w:val="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F24"/>
    <w:rsid w:val="00014640"/>
    <w:rsid w:val="00025308"/>
    <w:rsid w:val="00035E13"/>
    <w:rsid w:val="000429CB"/>
    <w:rsid w:val="00042B41"/>
    <w:rsid w:val="000622C1"/>
    <w:rsid w:val="00063AF1"/>
    <w:rsid w:val="0006745E"/>
    <w:rsid w:val="000B2417"/>
    <w:rsid w:val="0012593B"/>
    <w:rsid w:val="00134762"/>
    <w:rsid w:val="001354CE"/>
    <w:rsid w:val="001440B8"/>
    <w:rsid w:val="00153EC5"/>
    <w:rsid w:val="00181EDB"/>
    <w:rsid w:val="001870A2"/>
    <w:rsid w:val="001D3C6F"/>
    <w:rsid w:val="001E1784"/>
    <w:rsid w:val="001E4A13"/>
    <w:rsid w:val="001F4CA6"/>
    <w:rsid w:val="00236AAE"/>
    <w:rsid w:val="00257295"/>
    <w:rsid w:val="00262474"/>
    <w:rsid w:val="00266F24"/>
    <w:rsid w:val="002723E5"/>
    <w:rsid w:val="00284675"/>
    <w:rsid w:val="002B398F"/>
    <w:rsid w:val="00307F5C"/>
    <w:rsid w:val="00310654"/>
    <w:rsid w:val="0031293B"/>
    <w:rsid w:val="003531D7"/>
    <w:rsid w:val="00367FCC"/>
    <w:rsid w:val="00371F7D"/>
    <w:rsid w:val="00381B56"/>
    <w:rsid w:val="003A3798"/>
    <w:rsid w:val="003C1A32"/>
    <w:rsid w:val="003C1ABD"/>
    <w:rsid w:val="00402962"/>
    <w:rsid w:val="00403A7C"/>
    <w:rsid w:val="00413A92"/>
    <w:rsid w:val="00460CBB"/>
    <w:rsid w:val="00467ED2"/>
    <w:rsid w:val="00544EEC"/>
    <w:rsid w:val="005511BF"/>
    <w:rsid w:val="005573CC"/>
    <w:rsid w:val="005A1165"/>
    <w:rsid w:val="005D2D4B"/>
    <w:rsid w:val="005F5EAF"/>
    <w:rsid w:val="006212AF"/>
    <w:rsid w:val="0063301C"/>
    <w:rsid w:val="00647380"/>
    <w:rsid w:val="0068041A"/>
    <w:rsid w:val="00701440"/>
    <w:rsid w:val="007061EA"/>
    <w:rsid w:val="007547D6"/>
    <w:rsid w:val="00782F20"/>
    <w:rsid w:val="00794338"/>
    <w:rsid w:val="00797A4C"/>
    <w:rsid w:val="007B5DFB"/>
    <w:rsid w:val="007D0D69"/>
    <w:rsid w:val="007E5400"/>
    <w:rsid w:val="007F7DD6"/>
    <w:rsid w:val="008201D8"/>
    <w:rsid w:val="008275AA"/>
    <w:rsid w:val="00844623"/>
    <w:rsid w:val="00862F1B"/>
    <w:rsid w:val="00890F07"/>
    <w:rsid w:val="00895AEB"/>
    <w:rsid w:val="00895DD7"/>
    <w:rsid w:val="008A1E91"/>
    <w:rsid w:val="008A7C34"/>
    <w:rsid w:val="00940278"/>
    <w:rsid w:val="00951CC5"/>
    <w:rsid w:val="00976375"/>
    <w:rsid w:val="00994BD4"/>
    <w:rsid w:val="009A1330"/>
    <w:rsid w:val="009D1089"/>
    <w:rsid w:val="00A07E63"/>
    <w:rsid w:val="00A2721D"/>
    <w:rsid w:val="00A722FF"/>
    <w:rsid w:val="00A96D28"/>
    <w:rsid w:val="00AB6E46"/>
    <w:rsid w:val="00AE24A6"/>
    <w:rsid w:val="00B12AA6"/>
    <w:rsid w:val="00B13531"/>
    <w:rsid w:val="00B16233"/>
    <w:rsid w:val="00B22359"/>
    <w:rsid w:val="00B25544"/>
    <w:rsid w:val="00B93848"/>
    <w:rsid w:val="00B93CDC"/>
    <w:rsid w:val="00BA0700"/>
    <w:rsid w:val="00BE344C"/>
    <w:rsid w:val="00C03DC9"/>
    <w:rsid w:val="00C124C0"/>
    <w:rsid w:val="00C34CDF"/>
    <w:rsid w:val="00C34D98"/>
    <w:rsid w:val="00C35AE3"/>
    <w:rsid w:val="00C5143E"/>
    <w:rsid w:val="00C639A6"/>
    <w:rsid w:val="00C65B36"/>
    <w:rsid w:val="00C83BBE"/>
    <w:rsid w:val="00C931AD"/>
    <w:rsid w:val="00C9327C"/>
    <w:rsid w:val="00CB4342"/>
    <w:rsid w:val="00CD287E"/>
    <w:rsid w:val="00CD7C54"/>
    <w:rsid w:val="00D12590"/>
    <w:rsid w:val="00D13EBB"/>
    <w:rsid w:val="00D52216"/>
    <w:rsid w:val="00D77634"/>
    <w:rsid w:val="00D80D55"/>
    <w:rsid w:val="00D829CA"/>
    <w:rsid w:val="00D91A16"/>
    <w:rsid w:val="00E351E4"/>
    <w:rsid w:val="00E64B72"/>
    <w:rsid w:val="00E70F36"/>
    <w:rsid w:val="00E84AB5"/>
    <w:rsid w:val="00F11DB4"/>
    <w:rsid w:val="00F41277"/>
    <w:rsid w:val="00F546D1"/>
    <w:rsid w:val="00F62C81"/>
    <w:rsid w:val="00F66E26"/>
    <w:rsid w:val="00F70A64"/>
    <w:rsid w:val="00F975CD"/>
    <w:rsid w:val="00FB04E8"/>
    <w:rsid w:val="00FC24A4"/>
    <w:rsid w:val="00FC7D56"/>
    <w:rsid w:val="00FE16E4"/>
    <w:rsid w:val="00FF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A53F73"/>
  <w15:docId w15:val="{07022603-13A8-455C-BD7D-7E16C41CD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40B8"/>
  </w:style>
  <w:style w:type="paragraph" w:styleId="1">
    <w:name w:val="heading 1"/>
    <w:basedOn w:val="a"/>
    <w:next w:val="a"/>
    <w:link w:val="10"/>
    <w:qFormat/>
    <w:rsid w:val="001440B8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1440B8"/>
    <w:pPr>
      <w:keepNext/>
      <w:widowControl w:val="0"/>
      <w:ind w:firstLine="720"/>
      <w:jc w:val="both"/>
      <w:outlineLvl w:val="1"/>
    </w:pPr>
    <w:rPr>
      <w:snapToGrid w:val="0"/>
      <w:color w:val="000000"/>
      <w:sz w:val="28"/>
    </w:rPr>
  </w:style>
  <w:style w:type="paragraph" w:styleId="3">
    <w:name w:val="heading 3"/>
    <w:basedOn w:val="a"/>
    <w:next w:val="a"/>
    <w:qFormat/>
    <w:rsid w:val="001440B8"/>
    <w:pPr>
      <w:keepNext/>
      <w:jc w:val="right"/>
      <w:outlineLvl w:val="2"/>
    </w:pPr>
    <w:rPr>
      <w:snapToGrid w:val="0"/>
      <w:color w:val="000000"/>
      <w:sz w:val="28"/>
    </w:rPr>
  </w:style>
  <w:style w:type="paragraph" w:styleId="4">
    <w:name w:val="heading 4"/>
    <w:basedOn w:val="a"/>
    <w:next w:val="a"/>
    <w:qFormat/>
    <w:rsid w:val="001440B8"/>
    <w:pPr>
      <w:keepNext/>
      <w:jc w:val="both"/>
      <w:outlineLvl w:val="3"/>
    </w:pPr>
    <w:rPr>
      <w:b/>
      <w:sz w:val="32"/>
    </w:rPr>
  </w:style>
  <w:style w:type="paragraph" w:styleId="5">
    <w:name w:val="heading 5"/>
    <w:basedOn w:val="a"/>
    <w:next w:val="a"/>
    <w:qFormat/>
    <w:rsid w:val="001440B8"/>
    <w:pPr>
      <w:keepNext/>
      <w:jc w:val="center"/>
      <w:outlineLvl w:val="4"/>
    </w:pPr>
    <w:rPr>
      <w:snapToGrid w:val="0"/>
      <w:color w:val="000000"/>
      <w:sz w:val="28"/>
    </w:rPr>
  </w:style>
  <w:style w:type="paragraph" w:styleId="6">
    <w:name w:val="heading 6"/>
    <w:basedOn w:val="a"/>
    <w:next w:val="a"/>
    <w:qFormat/>
    <w:rsid w:val="001440B8"/>
    <w:pPr>
      <w:keepNext/>
      <w:widowControl w:val="0"/>
      <w:ind w:firstLine="709"/>
      <w:jc w:val="both"/>
      <w:outlineLvl w:val="5"/>
    </w:pPr>
    <w:rPr>
      <w:snapToGrid w:val="0"/>
      <w:color w:val="FF0000"/>
      <w:sz w:val="28"/>
    </w:rPr>
  </w:style>
  <w:style w:type="paragraph" w:styleId="7">
    <w:name w:val="heading 7"/>
    <w:basedOn w:val="a"/>
    <w:next w:val="a"/>
    <w:qFormat/>
    <w:rsid w:val="001440B8"/>
    <w:pPr>
      <w:keepNext/>
      <w:widowControl w:val="0"/>
      <w:ind w:firstLine="709"/>
      <w:jc w:val="both"/>
      <w:outlineLvl w:val="6"/>
    </w:pPr>
    <w:rPr>
      <w:snapToGrid w:val="0"/>
      <w:sz w:val="28"/>
    </w:rPr>
  </w:style>
  <w:style w:type="paragraph" w:styleId="8">
    <w:name w:val="heading 8"/>
    <w:basedOn w:val="a"/>
    <w:next w:val="a"/>
    <w:qFormat/>
    <w:rsid w:val="001440B8"/>
    <w:pPr>
      <w:keepNext/>
      <w:widowControl w:val="0"/>
      <w:ind w:firstLine="709"/>
      <w:jc w:val="center"/>
      <w:outlineLvl w:val="7"/>
    </w:pPr>
    <w:rPr>
      <w:snapToGrid w:val="0"/>
      <w:color w:val="FF0000"/>
      <w:sz w:val="28"/>
    </w:rPr>
  </w:style>
  <w:style w:type="paragraph" w:styleId="9">
    <w:name w:val="heading 9"/>
    <w:basedOn w:val="a"/>
    <w:next w:val="a"/>
    <w:qFormat/>
    <w:rsid w:val="001440B8"/>
    <w:pPr>
      <w:keepNext/>
      <w:widowControl w:val="0"/>
      <w:ind w:firstLine="709"/>
      <w:jc w:val="center"/>
      <w:outlineLvl w:val="8"/>
    </w:pPr>
    <w:rPr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1440B8"/>
    <w:pPr>
      <w:widowControl w:val="0"/>
      <w:spacing w:line="360" w:lineRule="exact"/>
      <w:ind w:left="500" w:right="560"/>
      <w:jc w:val="center"/>
    </w:pPr>
    <w:rPr>
      <w:b/>
      <w:snapToGrid w:val="0"/>
      <w:sz w:val="28"/>
    </w:rPr>
  </w:style>
  <w:style w:type="paragraph" w:styleId="a4">
    <w:name w:val="Body Text Indent"/>
    <w:basedOn w:val="a"/>
    <w:rsid w:val="001440B8"/>
    <w:pPr>
      <w:widowControl w:val="0"/>
      <w:ind w:firstLine="220"/>
      <w:jc w:val="both"/>
    </w:pPr>
    <w:rPr>
      <w:snapToGrid w:val="0"/>
      <w:sz w:val="24"/>
    </w:rPr>
  </w:style>
  <w:style w:type="paragraph" w:styleId="20">
    <w:name w:val="Body Text Indent 2"/>
    <w:basedOn w:val="a"/>
    <w:rsid w:val="001440B8"/>
    <w:pPr>
      <w:widowControl w:val="0"/>
      <w:ind w:firstLine="488"/>
      <w:jc w:val="both"/>
    </w:pPr>
    <w:rPr>
      <w:snapToGrid w:val="0"/>
      <w:color w:val="000000"/>
      <w:sz w:val="28"/>
    </w:rPr>
  </w:style>
  <w:style w:type="paragraph" w:styleId="a5">
    <w:name w:val="header"/>
    <w:basedOn w:val="a"/>
    <w:link w:val="a6"/>
    <w:uiPriority w:val="99"/>
    <w:rsid w:val="001440B8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1440B8"/>
  </w:style>
  <w:style w:type="paragraph" w:styleId="30">
    <w:name w:val="Body Text Indent 3"/>
    <w:basedOn w:val="a"/>
    <w:rsid w:val="001440B8"/>
    <w:pPr>
      <w:widowControl w:val="0"/>
      <w:ind w:firstLine="709"/>
      <w:jc w:val="both"/>
    </w:pPr>
    <w:rPr>
      <w:snapToGrid w:val="0"/>
      <w:sz w:val="28"/>
    </w:rPr>
  </w:style>
  <w:style w:type="paragraph" w:styleId="a8">
    <w:name w:val="Body Text"/>
    <w:basedOn w:val="a"/>
    <w:rsid w:val="001440B8"/>
    <w:pPr>
      <w:jc w:val="both"/>
    </w:pPr>
    <w:rPr>
      <w:sz w:val="28"/>
    </w:rPr>
  </w:style>
  <w:style w:type="paragraph" w:styleId="21">
    <w:name w:val="Body Text 2"/>
    <w:basedOn w:val="a"/>
    <w:rsid w:val="001440B8"/>
    <w:rPr>
      <w:rFonts w:ascii="Arial" w:hAnsi="Arial"/>
      <w:color w:val="FF0000"/>
      <w:sz w:val="28"/>
    </w:rPr>
  </w:style>
  <w:style w:type="paragraph" w:styleId="31">
    <w:name w:val="Body Text 3"/>
    <w:basedOn w:val="a"/>
    <w:rsid w:val="001440B8"/>
    <w:pPr>
      <w:widowControl w:val="0"/>
      <w:jc w:val="center"/>
    </w:pPr>
    <w:rPr>
      <w:b/>
      <w:snapToGrid w:val="0"/>
      <w:color w:val="FF0000"/>
      <w:sz w:val="28"/>
    </w:rPr>
  </w:style>
  <w:style w:type="paragraph" w:customStyle="1" w:styleId="11">
    <w:name w:val="Обычный1"/>
    <w:rsid w:val="001440B8"/>
    <w:pPr>
      <w:widowControl w:val="0"/>
    </w:pPr>
    <w:rPr>
      <w:snapToGrid w:val="0"/>
    </w:rPr>
  </w:style>
  <w:style w:type="paragraph" w:styleId="a9">
    <w:name w:val="Title"/>
    <w:basedOn w:val="a"/>
    <w:qFormat/>
    <w:rsid w:val="001440B8"/>
    <w:pPr>
      <w:jc w:val="center"/>
    </w:pPr>
    <w:rPr>
      <w:sz w:val="28"/>
    </w:rPr>
  </w:style>
  <w:style w:type="paragraph" w:styleId="aa">
    <w:name w:val="Subtitle"/>
    <w:basedOn w:val="a"/>
    <w:qFormat/>
    <w:rsid w:val="001440B8"/>
    <w:pPr>
      <w:ind w:firstLine="709"/>
      <w:jc w:val="center"/>
    </w:pPr>
    <w:rPr>
      <w:sz w:val="28"/>
    </w:rPr>
  </w:style>
  <w:style w:type="paragraph" w:customStyle="1" w:styleId="ConsNormal">
    <w:name w:val="ConsNormal"/>
    <w:rsid w:val="001440B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styleId="ab">
    <w:name w:val="Balloon Text"/>
    <w:basedOn w:val="a"/>
    <w:semiHidden/>
    <w:rsid w:val="001440B8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1440B8"/>
  </w:style>
  <w:style w:type="paragraph" w:styleId="ad">
    <w:name w:val="footer"/>
    <w:basedOn w:val="a"/>
    <w:rsid w:val="001440B8"/>
    <w:pPr>
      <w:tabs>
        <w:tab w:val="center" w:pos="4677"/>
        <w:tab w:val="right" w:pos="9355"/>
      </w:tabs>
    </w:pPr>
  </w:style>
  <w:style w:type="character" w:styleId="ae">
    <w:name w:val="footnote reference"/>
    <w:basedOn w:val="a0"/>
    <w:semiHidden/>
    <w:rsid w:val="001440B8"/>
    <w:rPr>
      <w:vertAlign w:val="superscript"/>
    </w:rPr>
  </w:style>
  <w:style w:type="character" w:customStyle="1" w:styleId="10">
    <w:name w:val="Заголовок 1 Знак"/>
    <w:basedOn w:val="a0"/>
    <w:link w:val="1"/>
    <w:rsid w:val="009D1089"/>
    <w:rPr>
      <w:sz w:val="28"/>
    </w:rPr>
  </w:style>
  <w:style w:type="character" w:customStyle="1" w:styleId="a6">
    <w:name w:val="Верхний колонтитул Знак"/>
    <w:basedOn w:val="a0"/>
    <w:link w:val="a5"/>
    <w:uiPriority w:val="99"/>
    <w:rsid w:val="00895DD7"/>
  </w:style>
  <w:style w:type="character" w:customStyle="1" w:styleId="22">
    <w:name w:val="Основной текст (2)_"/>
    <w:basedOn w:val="a0"/>
    <w:link w:val="23"/>
    <w:rsid w:val="00D829CA"/>
    <w:rPr>
      <w:b/>
      <w:bCs/>
      <w:spacing w:val="3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D829CA"/>
    <w:pPr>
      <w:widowControl w:val="0"/>
      <w:shd w:val="clear" w:color="auto" w:fill="FFFFFF"/>
      <w:spacing w:before="180" w:after="180" w:line="322" w:lineRule="exact"/>
      <w:ind w:firstLine="3480"/>
    </w:pPr>
    <w:rPr>
      <w:b/>
      <w:bCs/>
      <w:spacing w:val="3"/>
    </w:rPr>
  </w:style>
  <w:style w:type="character" w:styleId="af">
    <w:name w:val="Hyperlink"/>
    <w:basedOn w:val="a0"/>
    <w:unhideWhenUsed/>
    <w:rsid w:val="00D13EBB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D13E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8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042;&#1086;&#1088;&#1086;&#1085;&#1077;&#1078;%20&#1089;&#1090;&#1072;&#1085;&#1076;&#1072;&#1088;&#1090;\&#1055;&#1056;&#1054;&#1045;&#1050;&#1058;%20&#1082;%20001%20&#1089;&#1090;&#1072;&#1085;&#1076;&#1072;&#1088;&#1090;&#1091;%20&#1055;&#1088;&#1080;&#1083;&#1086;&#1078;&#1077;&#1085;&#1080;&#1103;%20001%20&#1076;&#1077;&#1082;&#1072;&#1073;&#1088;&#1100;%202021%20&#1085;&#1086;&#1074;&#1072;&#1103;%20&#1088;&#1077;&#1076;&#1072;&#1082;&#1094;&#1080;&#1103;\&#1055;&#1088;&#1080;&#1083;&#1086;&#1078;&#1077;&#1085;&#1080;&#1077;%206%20&#1040;&#1082;&#1090;%20&#1087;&#1086;%20&#1092;&#1072;&#1082;&#1090;&#1091;%20&#1089;&#1086;&#1079;&#1076;&#1072;&#1085;&#1080;&#1103;%20&#1087;&#1088;&#1077;&#1087;&#1103;&#1090;&#1089;&#1090;&#1074;&#1080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4AD10-FD85-4C7B-B6DC-3E77053A1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6 Акт по факту создания препятствий.dotx</Template>
  <TotalTime>30</TotalTime>
  <Pages>1</Pages>
  <Words>196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организации и проведения ревизии и проверки Счетной палатой Российской Федерации</vt:lpstr>
    </vt:vector>
  </TitlesOfParts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организации и проведения ревизии и проверки Счетной палатой Российской Федерации</dc:title>
  <dc:subject>JOГO JARDIM x8?! PORRA! DIA 8 VOTA NГO!</dc:subject>
  <dc:creator>User</dc:creator>
  <dc:description>A REGIONALIZAЗГO Й UM ERRO COLOSSAL!</dc:description>
  <cp:lastModifiedBy>User</cp:lastModifiedBy>
  <cp:revision>13</cp:revision>
  <cp:lastPrinted>2006-05-15T08:14:00Z</cp:lastPrinted>
  <dcterms:created xsi:type="dcterms:W3CDTF">2022-05-12T12:22:00Z</dcterms:created>
  <dcterms:modified xsi:type="dcterms:W3CDTF">2025-12-22T08:28:00Z</dcterms:modified>
</cp:coreProperties>
</file>